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32B8" w:rsidRDefault="006232B8" w:rsidP="006232B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Robert WHITE</w:t>
      </w:r>
      <w:r>
        <w:t xml:space="preserve"> </w:t>
      </w:r>
      <w:proofErr w:type="gramStart"/>
      <w:r>
        <w:t xml:space="preserve">   (</w:t>
      </w:r>
      <w:proofErr w:type="gramEnd"/>
      <w:r>
        <w:t>fl.1501)</w:t>
      </w:r>
    </w:p>
    <w:p w:rsidR="006232B8" w:rsidRDefault="006232B8" w:rsidP="006232B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Saltwood</w:t>
      </w:r>
      <w:proofErr w:type="spellEnd"/>
      <w:r>
        <w:t>, Kent.</w:t>
      </w:r>
    </w:p>
    <w:p w:rsidR="006232B8" w:rsidRDefault="006232B8" w:rsidP="006232B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232B8" w:rsidRDefault="006232B8" w:rsidP="006232B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232B8" w:rsidRDefault="006232B8" w:rsidP="006232B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1501</w:t>
      </w:r>
      <w:r w:rsidRPr="008F3CB6">
        <w:t xml:space="preserve"> </w:t>
      </w:r>
      <w:r>
        <w:tab/>
        <w:t>He made his Will.   (Plomer 506)</w:t>
      </w:r>
    </w:p>
    <w:p w:rsidR="006232B8" w:rsidRDefault="006232B8" w:rsidP="006232B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232B8" w:rsidRDefault="006232B8" w:rsidP="006232B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232B8" w:rsidRDefault="006232B8" w:rsidP="006232B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8 January 2018</w:t>
      </w:r>
    </w:p>
    <w:p w:rsidR="006B2F86" w:rsidRPr="00E71FC3" w:rsidRDefault="006232B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32B8" w:rsidRDefault="006232B8" w:rsidP="00E71FC3">
      <w:pPr>
        <w:spacing w:after="0" w:line="240" w:lineRule="auto"/>
      </w:pPr>
      <w:r>
        <w:separator/>
      </w:r>
    </w:p>
  </w:endnote>
  <w:endnote w:type="continuationSeparator" w:id="0">
    <w:p w:rsidR="006232B8" w:rsidRDefault="006232B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32B8" w:rsidRDefault="006232B8" w:rsidP="00E71FC3">
      <w:pPr>
        <w:spacing w:after="0" w:line="240" w:lineRule="auto"/>
      </w:pPr>
      <w:r>
        <w:separator/>
      </w:r>
    </w:p>
  </w:footnote>
  <w:footnote w:type="continuationSeparator" w:id="0">
    <w:p w:rsidR="006232B8" w:rsidRDefault="006232B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2B8"/>
    <w:rsid w:val="001A7C09"/>
    <w:rsid w:val="00577BD5"/>
    <w:rsid w:val="006232B8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D8B336-DCA6-4554-8CEB-D0C256E51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2018-02-03T13:55:00Z</dcterms:created>
  <dcterms:modified xsi:type="dcterms:W3CDTF">2018-02-03T13:56:00Z</dcterms:modified>
</cp:coreProperties>
</file>